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C52" w:rsidRPr="004725A2" w:rsidRDefault="00734C52" w:rsidP="000A19F3">
      <w:pPr>
        <w:jc w:val="righ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</w:rPr>
        <w:t>Приложение 7</w:t>
      </w:r>
    </w:p>
    <w:p w:rsidR="00734C52" w:rsidRPr="004725A2" w:rsidRDefault="00734C52" w:rsidP="000A19F3">
      <w:pPr>
        <w:jc w:val="right"/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к р</w:t>
      </w:r>
      <w:r w:rsidRPr="004725A2">
        <w:rPr>
          <w:sz w:val="28"/>
          <w:szCs w:val="28"/>
        </w:rPr>
        <w:t>ешению Совета</w:t>
      </w:r>
      <w:r>
        <w:rPr>
          <w:sz w:val="28"/>
          <w:szCs w:val="28"/>
        </w:rPr>
        <w:t xml:space="preserve"> муниципального образования</w:t>
      </w:r>
    </w:p>
    <w:p w:rsidR="00734C52" w:rsidRPr="004725A2" w:rsidRDefault="00734C52" w:rsidP="000A19F3">
      <w:pPr>
        <w:jc w:val="right"/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4725A2">
        <w:rPr>
          <w:sz w:val="28"/>
          <w:szCs w:val="28"/>
        </w:rPr>
        <w:t>«</w:t>
      </w:r>
      <w:r>
        <w:rPr>
          <w:sz w:val="28"/>
          <w:szCs w:val="28"/>
        </w:rPr>
        <w:t xml:space="preserve">Сельское поселение </w:t>
      </w:r>
      <w:r w:rsidRPr="004725A2">
        <w:rPr>
          <w:sz w:val="28"/>
          <w:szCs w:val="28"/>
        </w:rPr>
        <w:t>Сокрутовский сельсовет</w:t>
      </w:r>
      <w:r>
        <w:rPr>
          <w:sz w:val="28"/>
          <w:szCs w:val="28"/>
        </w:rPr>
        <w:t xml:space="preserve">                                                                         Ахтубинского муниципального района                                                     Астраханской области</w:t>
      </w:r>
      <w:r w:rsidRPr="004725A2">
        <w:rPr>
          <w:sz w:val="28"/>
          <w:szCs w:val="28"/>
        </w:rPr>
        <w:t>»</w:t>
      </w:r>
    </w:p>
    <w:p w:rsidR="00734C52" w:rsidRPr="004725A2" w:rsidRDefault="00734C52" w:rsidP="000A19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№15     от 14.12.2023   </w:t>
      </w:r>
    </w:p>
    <w:p w:rsidR="00734C52" w:rsidRPr="004725A2" w:rsidRDefault="00734C52" w:rsidP="00B85F50">
      <w:pPr>
        <w:rPr>
          <w:b/>
          <w:sz w:val="28"/>
          <w:szCs w:val="28"/>
        </w:rPr>
      </w:pPr>
    </w:p>
    <w:p w:rsidR="00734C52" w:rsidRPr="004725A2" w:rsidRDefault="00734C52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734C52" w:rsidRPr="004725A2" w:rsidRDefault="00734C52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734C52" w:rsidRPr="00733BCC" w:rsidRDefault="00734C52" w:rsidP="00733BCC">
      <w:pPr>
        <w:ind w:firstLine="300"/>
        <w:jc w:val="center"/>
        <w:rPr>
          <w:b/>
          <w:sz w:val="28"/>
          <w:szCs w:val="28"/>
        </w:rPr>
      </w:pPr>
      <w:bookmarkStart w:id="0" w:name="_GoBack"/>
      <w:bookmarkEnd w:id="0"/>
      <w:r w:rsidRPr="004725A2">
        <w:rPr>
          <w:sz w:val="28"/>
          <w:szCs w:val="28"/>
        </w:rPr>
        <w:t> </w:t>
      </w:r>
      <w:r>
        <w:rPr>
          <w:b/>
          <w:sz w:val="28"/>
          <w:szCs w:val="28"/>
        </w:rPr>
        <w:t>Программа</w:t>
      </w:r>
      <w:r w:rsidRPr="004725A2">
        <w:rPr>
          <w:b/>
          <w:sz w:val="28"/>
          <w:szCs w:val="28"/>
        </w:rPr>
        <w:t xml:space="preserve"> муниципальных</w:t>
      </w:r>
      <w:r>
        <w:rPr>
          <w:b/>
          <w:sz w:val="28"/>
          <w:szCs w:val="28"/>
        </w:rPr>
        <w:t xml:space="preserve"> </w:t>
      </w:r>
      <w:r w:rsidRPr="00733BCC">
        <w:rPr>
          <w:b/>
          <w:sz w:val="28"/>
          <w:szCs w:val="28"/>
        </w:rPr>
        <w:t xml:space="preserve">внутренних заимствований </w:t>
      </w:r>
    </w:p>
    <w:p w:rsidR="00734C52" w:rsidRPr="00733BCC" w:rsidRDefault="00734C52" w:rsidP="00733BCC">
      <w:pPr>
        <w:ind w:firstLine="3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Pr="00E66139">
        <w:rPr>
          <w:b/>
          <w:sz w:val="28"/>
          <w:szCs w:val="28"/>
        </w:rPr>
        <w:t>Сельское поселение Сокрутовский сельсовет Ахтубинского муниципального района Астраханской области</w:t>
      </w:r>
      <w:r w:rsidRPr="00733BCC">
        <w:rPr>
          <w:b/>
          <w:sz w:val="28"/>
          <w:szCs w:val="28"/>
        </w:rPr>
        <w:t xml:space="preserve">» на </w:t>
      </w:r>
      <w:r>
        <w:rPr>
          <w:b/>
          <w:sz w:val="28"/>
          <w:szCs w:val="28"/>
        </w:rPr>
        <w:t xml:space="preserve">2024 </w:t>
      </w:r>
      <w:r w:rsidRPr="00733BCC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</w:t>
      </w:r>
      <w:r w:rsidRPr="00733BCC">
        <w:rPr>
          <w:b/>
          <w:sz w:val="28"/>
          <w:szCs w:val="28"/>
        </w:rPr>
        <w:t>.</w:t>
      </w:r>
    </w:p>
    <w:p w:rsidR="00734C52" w:rsidRPr="00733BCC" w:rsidRDefault="00734C52" w:rsidP="001365F7">
      <w:pPr>
        <w:ind w:firstLine="300"/>
        <w:jc w:val="right"/>
      </w:pPr>
      <w:r>
        <w:t>Тыс.руб</w:t>
      </w:r>
    </w:p>
    <w:tbl>
      <w:tblPr>
        <w:tblpPr w:leftFromText="180" w:rightFromText="180" w:vertAnchor="text" w:horzAnchor="margin" w:tblpXSpec="center" w:tblpY="169"/>
        <w:tblW w:w="9540" w:type="dxa"/>
        <w:tblLook w:val="00A0"/>
      </w:tblPr>
      <w:tblGrid>
        <w:gridCol w:w="7460"/>
        <w:gridCol w:w="2080"/>
      </w:tblGrid>
      <w:tr w:rsidR="00734C52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C52" w:rsidRPr="00733BCC" w:rsidRDefault="00734C52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C52" w:rsidRPr="00733BCC" w:rsidRDefault="00734C52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2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C52" w:rsidRPr="00733BCC" w:rsidRDefault="00734C52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4C52" w:rsidRPr="00733BCC" w:rsidRDefault="00734C52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0,0</w:t>
            </w:r>
            <w:r>
              <w:rPr>
                <w:b/>
                <w:bCs/>
                <w:sz w:val="28"/>
                <w:szCs w:val="28"/>
              </w:rPr>
              <w:t>0000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C52" w:rsidRPr="00733BCC" w:rsidRDefault="00734C52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C52" w:rsidRPr="00733BCC" w:rsidRDefault="00734C52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734C52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52" w:rsidRPr="00733BCC" w:rsidRDefault="00734C52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C52" w:rsidRPr="00733BCC" w:rsidRDefault="00734C52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0,00000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4C52" w:rsidRPr="00733BCC" w:rsidRDefault="00734C52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4C52" w:rsidRPr="00733BCC" w:rsidRDefault="00734C52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734C52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52" w:rsidRPr="00733BCC" w:rsidRDefault="00734C52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C52" w:rsidRPr="00733BCC" w:rsidRDefault="00734C52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0,00000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4C52" w:rsidRPr="00733BCC" w:rsidRDefault="00734C52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734C52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4C52" w:rsidRPr="00733BCC" w:rsidRDefault="00734C52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C52" w:rsidRPr="00733BCC" w:rsidRDefault="00734C52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</w:tbl>
    <w:p w:rsidR="00734C52" w:rsidRDefault="00734C52" w:rsidP="00727979"/>
    <w:p w:rsidR="00734C52" w:rsidRDefault="00734C52" w:rsidP="00727979"/>
    <w:p w:rsidR="00734C52" w:rsidRPr="00733BCC" w:rsidRDefault="00734C52" w:rsidP="00727979">
      <w:r>
        <w:t xml:space="preserve">        Верно:</w:t>
      </w:r>
    </w:p>
    <w:sectPr w:rsidR="00734C52" w:rsidRPr="00733BCC" w:rsidSect="00F03F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C52" w:rsidRDefault="00734C52" w:rsidP="00B85F50">
      <w:r>
        <w:separator/>
      </w:r>
    </w:p>
  </w:endnote>
  <w:endnote w:type="continuationSeparator" w:id="0">
    <w:p w:rsidR="00734C52" w:rsidRDefault="00734C52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52" w:rsidRDefault="00734C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52" w:rsidRDefault="00734C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52" w:rsidRDefault="00734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C52" w:rsidRDefault="00734C52" w:rsidP="00B85F50">
      <w:r>
        <w:separator/>
      </w:r>
    </w:p>
  </w:footnote>
  <w:footnote w:type="continuationSeparator" w:id="0">
    <w:p w:rsidR="00734C52" w:rsidRDefault="00734C52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52" w:rsidRDefault="00734C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52" w:rsidRDefault="00734C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52" w:rsidRDefault="00734C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92C"/>
    <w:rsid w:val="00067C4E"/>
    <w:rsid w:val="000A19F3"/>
    <w:rsid w:val="000D127F"/>
    <w:rsid w:val="000D5F3F"/>
    <w:rsid w:val="000E2711"/>
    <w:rsid w:val="000E73A2"/>
    <w:rsid w:val="000F46D2"/>
    <w:rsid w:val="001027ED"/>
    <w:rsid w:val="001158F2"/>
    <w:rsid w:val="00135BBB"/>
    <w:rsid w:val="001365F7"/>
    <w:rsid w:val="00150F01"/>
    <w:rsid w:val="001A3450"/>
    <w:rsid w:val="001B3BAA"/>
    <w:rsid w:val="001E2493"/>
    <w:rsid w:val="001E72F7"/>
    <w:rsid w:val="00215DCA"/>
    <w:rsid w:val="00272326"/>
    <w:rsid w:val="00277839"/>
    <w:rsid w:val="002D392C"/>
    <w:rsid w:val="00320565"/>
    <w:rsid w:val="0035514D"/>
    <w:rsid w:val="003A5486"/>
    <w:rsid w:val="003B5FC1"/>
    <w:rsid w:val="003D7CFE"/>
    <w:rsid w:val="0040589B"/>
    <w:rsid w:val="00443233"/>
    <w:rsid w:val="004725A2"/>
    <w:rsid w:val="00484E8E"/>
    <w:rsid w:val="00581385"/>
    <w:rsid w:val="005A32EA"/>
    <w:rsid w:val="005A5E85"/>
    <w:rsid w:val="005D4727"/>
    <w:rsid w:val="005F029A"/>
    <w:rsid w:val="00604568"/>
    <w:rsid w:val="00716A36"/>
    <w:rsid w:val="00727979"/>
    <w:rsid w:val="00733BCC"/>
    <w:rsid w:val="00734C52"/>
    <w:rsid w:val="00782AC6"/>
    <w:rsid w:val="007861F9"/>
    <w:rsid w:val="007A037A"/>
    <w:rsid w:val="007A2EAF"/>
    <w:rsid w:val="007C2AAF"/>
    <w:rsid w:val="007D11AA"/>
    <w:rsid w:val="007F7BAC"/>
    <w:rsid w:val="0086707A"/>
    <w:rsid w:val="00870118"/>
    <w:rsid w:val="008922EA"/>
    <w:rsid w:val="008C4C79"/>
    <w:rsid w:val="009720C9"/>
    <w:rsid w:val="009B2E6E"/>
    <w:rsid w:val="009B3701"/>
    <w:rsid w:val="009E3AED"/>
    <w:rsid w:val="009F7FF6"/>
    <w:rsid w:val="00A259C3"/>
    <w:rsid w:val="00A35AE2"/>
    <w:rsid w:val="00A43639"/>
    <w:rsid w:val="00A47086"/>
    <w:rsid w:val="00A4752A"/>
    <w:rsid w:val="00A714EA"/>
    <w:rsid w:val="00A860D8"/>
    <w:rsid w:val="00A9221C"/>
    <w:rsid w:val="00AB0B58"/>
    <w:rsid w:val="00AD5AEB"/>
    <w:rsid w:val="00AE3E8B"/>
    <w:rsid w:val="00B12167"/>
    <w:rsid w:val="00B34892"/>
    <w:rsid w:val="00B425E6"/>
    <w:rsid w:val="00B43525"/>
    <w:rsid w:val="00B45438"/>
    <w:rsid w:val="00B52ABB"/>
    <w:rsid w:val="00B85F50"/>
    <w:rsid w:val="00B90C61"/>
    <w:rsid w:val="00B95F0E"/>
    <w:rsid w:val="00BA08BD"/>
    <w:rsid w:val="00BC5DB5"/>
    <w:rsid w:val="00C0128E"/>
    <w:rsid w:val="00C236F8"/>
    <w:rsid w:val="00C4374B"/>
    <w:rsid w:val="00C63D11"/>
    <w:rsid w:val="00C756A3"/>
    <w:rsid w:val="00C85A7A"/>
    <w:rsid w:val="00CA462A"/>
    <w:rsid w:val="00D24245"/>
    <w:rsid w:val="00D42F0D"/>
    <w:rsid w:val="00D5145A"/>
    <w:rsid w:val="00D75970"/>
    <w:rsid w:val="00DE3855"/>
    <w:rsid w:val="00DF5FE1"/>
    <w:rsid w:val="00E12111"/>
    <w:rsid w:val="00E66139"/>
    <w:rsid w:val="00ED622C"/>
    <w:rsid w:val="00EE7805"/>
    <w:rsid w:val="00EF3E28"/>
    <w:rsid w:val="00F028D4"/>
    <w:rsid w:val="00F03F01"/>
    <w:rsid w:val="00F04896"/>
    <w:rsid w:val="00F12254"/>
    <w:rsid w:val="00F17C75"/>
    <w:rsid w:val="00F84FBF"/>
    <w:rsid w:val="00FB06E1"/>
    <w:rsid w:val="00FB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A5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4E8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81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195</Words>
  <Characters>1118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27</cp:revision>
  <cp:lastPrinted>2020-10-25T10:14:00Z</cp:lastPrinted>
  <dcterms:created xsi:type="dcterms:W3CDTF">2015-11-17T11:45:00Z</dcterms:created>
  <dcterms:modified xsi:type="dcterms:W3CDTF">2023-12-19T13:35:00Z</dcterms:modified>
</cp:coreProperties>
</file>